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981698">
        <w:t>John Kramer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981698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B96437">
        <w:t xml:space="preserve">June 9, 2016 Open Meeting, Agenda Item No. </w:t>
      </w:r>
      <w:r w:rsidR="00EB2548">
        <w:t>3</w:t>
      </w:r>
      <w:r w:rsidR="00F61E19">
        <w:t>9</w:t>
      </w:r>
    </w:p>
    <w:p w:rsidR="00716707" w:rsidRDefault="00981698" w:rsidP="00716707">
      <w:pPr>
        <w:tabs>
          <w:tab w:val="left" w:pos="1170"/>
        </w:tabs>
        <w:ind w:left="1170" w:hanging="1170"/>
      </w:pPr>
      <w:r>
        <w:tab/>
      </w:r>
      <w:r w:rsidR="00960B5C">
        <w:t xml:space="preserve">Draft Preliminary Order, </w:t>
      </w:r>
      <w:bookmarkStart w:id="0" w:name="_GoBack"/>
      <w:bookmarkEnd w:id="0"/>
      <w:r w:rsidR="00960B5C">
        <w:t xml:space="preserve">PUC </w:t>
      </w:r>
      <w:r w:rsidR="00416E44">
        <w:t>Docket No. 45710, SOAH Docket No. 473-16-3914.WS</w:t>
      </w:r>
      <w:r w:rsidR="00960B5C">
        <w:t xml:space="preserve"> - </w:t>
      </w:r>
      <w:r w:rsidR="00EB2548" w:rsidRPr="00EB2548">
        <w:rPr>
          <w:i/>
        </w:rPr>
        <w:t>Application of Kempner Water Supply Corporation for Section 13.252 Cease and Desist Order Against the City of Lampasas</w:t>
      </w:r>
      <w:r w:rsidR="000919C4">
        <w:t xml:space="preserve"> 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981698">
        <w:t>June 2, 2016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981698">
        <w:t>June 9, 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981698">
        <w:t>June 9, 2016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981698">
        <w:rPr>
          <w:noProof/>
          <w:sz w:val="20"/>
        </w:rPr>
        <w:t>q:\cadm\orders\prelim\45000\45710 dpo mem.docx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D03" w:rsidRDefault="00B03D03" w:rsidP="00F205E0">
      <w:r>
        <w:separator/>
      </w:r>
    </w:p>
  </w:endnote>
  <w:endnote w:type="continuationSeparator" w:id="0">
    <w:p w:rsidR="00B03D03" w:rsidRDefault="00B03D0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5pt" o:ole="" fillcolor="window">
          <v:imagedata r:id="rId1" o:title=""/>
        </v:shape>
        <o:OLEObject Type="Embed" ProgID="MSDraw" ShapeID="_x0000_i1025" DrawAspect="Content" ObjectID="_152636902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D03" w:rsidRDefault="00B03D03" w:rsidP="00F205E0">
      <w:r>
        <w:separator/>
      </w:r>
    </w:p>
  </w:footnote>
  <w:footnote w:type="continuationSeparator" w:id="0">
    <w:p w:rsidR="00B03D03" w:rsidRDefault="00B03D0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attachedTemplate r:id="rId1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03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16E44"/>
    <w:rsid w:val="00467443"/>
    <w:rsid w:val="004F132B"/>
    <w:rsid w:val="0057420A"/>
    <w:rsid w:val="006856A5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60B5C"/>
    <w:rsid w:val="00981698"/>
    <w:rsid w:val="009B073B"/>
    <w:rsid w:val="009E3AC7"/>
    <w:rsid w:val="00A12349"/>
    <w:rsid w:val="00AC26D9"/>
    <w:rsid w:val="00B03D03"/>
    <w:rsid w:val="00B96437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EB2548"/>
    <w:rsid w:val="00F205E0"/>
    <w:rsid w:val="00F601E8"/>
    <w:rsid w:val="00F61E19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4338"/>
    <o:shapelayout v:ext="edit">
      <o:idmap v:ext="edit" data="1"/>
    </o:shapelayout>
  </w:shapeDefaults>
  <w:decimalSymbol w:val="."/>
  <w:listSeparator w:val=","/>
  <w15:docId w15:val="{5CC68C55-A2F0-4D1F-9A88-FAF58468B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5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4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10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Hicks, Ruby</cp:lastModifiedBy>
  <cp:revision>7</cp:revision>
  <cp:lastPrinted>2016-06-01T19:51:00Z</cp:lastPrinted>
  <dcterms:created xsi:type="dcterms:W3CDTF">2016-06-01T14:54:00Z</dcterms:created>
  <dcterms:modified xsi:type="dcterms:W3CDTF">2016-06-02T15:37:00Z</dcterms:modified>
</cp:coreProperties>
</file>